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A1" w:rsidRDefault="001711A1">
      <w:r>
        <w:t>Adı Soyadı:…………………………………….</w:t>
      </w:r>
    </w:p>
    <w:p w:rsidR="001711A1" w:rsidRDefault="001711A1" w:rsidP="00CF5108">
      <w:pPr>
        <w:jc w:val="center"/>
        <w:rPr>
          <w:sz w:val="32"/>
          <w:szCs w:val="32"/>
        </w:rPr>
      </w:pPr>
      <w:r w:rsidRPr="00CF5108">
        <w:rPr>
          <w:sz w:val="32"/>
          <w:szCs w:val="32"/>
        </w:rPr>
        <w:t>ÇEVREMİZDE SAYISIZ MADDE VARDIR</w:t>
      </w:r>
    </w:p>
    <w:p w:rsidR="001711A1" w:rsidRDefault="001711A1" w:rsidP="00CF5108">
      <w:pPr>
        <w:sectPr w:rsidR="001711A1" w:rsidSect="00CF5108">
          <w:pgSz w:w="11906" w:h="16838"/>
          <w:pgMar w:top="567" w:right="566" w:bottom="567" w:left="709" w:header="708" w:footer="708" w:gutter="0"/>
          <w:cols w:space="708"/>
          <w:docGrid w:linePitch="360"/>
        </w:sectPr>
      </w:pPr>
    </w:p>
    <w:p w:rsidR="001711A1" w:rsidRPr="00CF5108" w:rsidRDefault="001711A1" w:rsidP="00CF5108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.15pt;width:0;height:744pt;z-index:251658240" o:connectortype="straight"/>
        </w:pict>
      </w:r>
      <w:r w:rsidRPr="00CF5108">
        <w:rPr>
          <w:b/>
        </w:rPr>
        <w:t>1. Aşağıdakilerden hangisi maddedir?</w:t>
      </w:r>
    </w:p>
    <w:p w:rsidR="001711A1" w:rsidRDefault="001711A1" w:rsidP="00CF5108">
      <w:r w:rsidRPr="00CF5108">
        <w:rPr>
          <w:b/>
        </w:rPr>
        <w:t>A)</w:t>
      </w:r>
      <w:r>
        <w:t xml:space="preserve"> Işık</w:t>
      </w:r>
      <w:r>
        <w:tab/>
      </w:r>
      <w:r>
        <w:tab/>
      </w:r>
      <w:r>
        <w:tab/>
      </w:r>
      <w:r w:rsidRPr="00CF5108">
        <w:rPr>
          <w:b/>
        </w:rPr>
        <w:t>B)</w:t>
      </w:r>
      <w:r>
        <w:t xml:space="preserve"> Ses</w:t>
      </w:r>
    </w:p>
    <w:p w:rsidR="001711A1" w:rsidRDefault="001711A1" w:rsidP="00CF5108">
      <w:r w:rsidRPr="00CF5108">
        <w:rPr>
          <w:b/>
        </w:rPr>
        <w:t>C)</w:t>
      </w:r>
      <w:r>
        <w:t xml:space="preserve"> Hava</w:t>
      </w:r>
      <w:r>
        <w:tab/>
      </w:r>
      <w:r>
        <w:tab/>
      </w:r>
      <w:r w:rsidRPr="00CF5108">
        <w:rPr>
          <w:b/>
        </w:rPr>
        <w:t>D)</w:t>
      </w:r>
      <w:r>
        <w:t xml:space="preserve"> Gölge</w:t>
      </w:r>
    </w:p>
    <w:p w:rsidR="001711A1" w:rsidRDefault="001711A1" w:rsidP="00CF5108"/>
    <w:p w:rsidR="001711A1" w:rsidRDefault="001711A1" w:rsidP="00CF5108"/>
    <w:p w:rsidR="001711A1" w:rsidRPr="00CF5108" w:rsidRDefault="001711A1" w:rsidP="00CF5108">
      <w:pPr>
        <w:rPr>
          <w:b/>
        </w:rPr>
      </w:pPr>
      <w:r>
        <w:rPr>
          <w:b/>
        </w:rPr>
        <w:t>2</w:t>
      </w:r>
      <w:r w:rsidRPr="00CF5108">
        <w:rPr>
          <w:b/>
        </w:rPr>
        <w:t>. Aşağıdakilerden hangisi</w:t>
      </w:r>
      <w:r>
        <w:rPr>
          <w:b/>
        </w:rPr>
        <w:t>nde belirtilenlerin her ikisi de maddelerin ortak özelliğidir</w:t>
      </w:r>
      <w:r w:rsidRPr="00CF5108">
        <w:rPr>
          <w:b/>
        </w:rPr>
        <w:t>?</w:t>
      </w:r>
    </w:p>
    <w:p w:rsidR="001711A1" w:rsidRDefault="001711A1" w:rsidP="00CF5108">
      <w:r w:rsidRPr="00CF5108">
        <w:rPr>
          <w:b/>
        </w:rPr>
        <w:t>A)</w:t>
      </w:r>
      <w:r>
        <w:t xml:space="preserve"> Kütle-renk</w:t>
      </w:r>
      <w:r>
        <w:tab/>
      </w:r>
      <w:r>
        <w:tab/>
      </w:r>
      <w:r w:rsidRPr="00CF5108">
        <w:rPr>
          <w:b/>
        </w:rPr>
        <w:t>B)</w:t>
      </w:r>
      <w:r>
        <w:t xml:space="preserve"> Hacim-şekil</w:t>
      </w:r>
    </w:p>
    <w:p w:rsidR="001711A1" w:rsidRDefault="001711A1" w:rsidP="00CF5108">
      <w:r w:rsidRPr="00CF5108">
        <w:rPr>
          <w:b/>
        </w:rPr>
        <w:t>C)</w:t>
      </w:r>
      <w:r>
        <w:t xml:space="preserve"> Kütle-hacim</w:t>
      </w:r>
      <w:r>
        <w:tab/>
      </w:r>
      <w:r w:rsidRPr="00CF5108">
        <w:rPr>
          <w:b/>
        </w:rPr>
        <w:t>D)</w:t>
      </w:r>
      <w:r>
        <w:t xml:space="preserve"> Şekil-renk</w:t>
      </w:r>
    </w:p>
    <w:p w:rsidR="001711A1" w:rsidRDefault="001711A1" w:rsidP="00CF5108"/>
    <w:p w:rsidR="001711A1" w:rsidRDefault="001711A1" w:rsidP="00CF5108"/>
    <w:p w:rsidR="001711A1" w:rsidRPr="00CF5108" w:rsidRDefault="001711A1" w:rsidP="00CF5108">
      <w:r>
        <w:rPr>
          <w:b/>
        </w:rPr>
        <w:t>3</w:t>
      </w:r>
      <w:r w:rsidRPr="00CF5108">
        <w:rPr>
          <w:b/>
        </w:rPr>
        <w:t xml:space="preserve">. </w:t>
      </w:r>
      <w:r w:rsidRPr="00CF5108">
        <w:t>Saydam maddelerle ilgili aşağıdaki bilgilerden hangileri doğrudur?</w:t>
      </w:r>
    </w:p>
    <w:p w:rsidR="001711A1" w:rsidRDefault="001711A1" w:rsidP="00CF5108">
      <w:pPr>
        <w:rPr>
          <w:b/>
        </w:rPr>
      </w:pPr>
    </w:p>
    <w:p w:rsidR="001711A1" w:rsidRDefault="001711A1" w:rsidP="00CF5108">
      <w:pPr>
        <w:rPr>
          <w:b/>
        </w:rPr>
      </w:pPr>
      <w:r>
        <w:rPr>
          <w:b/>
        </w:rPr>
        <w:t>I. Işığın büyük bölümünü geçirirler.</w:t>
      </w:r>
    </w:p>
    <w:p w:rsidR="001711A1" w:rsidRDefault="001711A1" w:rsidP="00CF5108">
      <w:pPr>
        <w:rPr>
          <w:b/>
        </w:rPr>
      </w:pPr>
      <w:r>
        <w:rPr>
          <w:b/>
        </w:rPr>
        <w:t>II. Yarı saydam hale getirilebilir.</w:t>
      </w:r>
    </w:p>
    <w:p w:rsidR="001711A1" w:rsidRDefault="001711A1" w:rsidP="00CF5108">
      <w:pPr>
        <w:rPr>
          <w:b/>
        </w:rPr>
      </w:pPr>
      <w:r>
        <w:rPr>
          <w:b/>
        </w:rPr>
        <w:t>III. Hepsi de sıvıdır.</w:t>
      </w:r>
    </w:p>
    <w:p w:rsidR="001711A1" w:rsidRPr="00CF5108" w:rsidRDefault="001711A1" w:rsidP="00CF5108">
      <w:pPr>
        <w:rPr>
          <w:b/>
        </w:rPr>
      </w:pPr>
    </w:p>
    <w:p w:rsidR="001711A1" w:rsidRDefault="001711A1" w:rsidP="00CF5108">
      <w:r w:rsidRPr="00CF5108">
        <w:rPr>
          <w:b/>
        </w:rPr>
        <w:t>A)</w:t>
      </w:r>
      <w:r>
        <w:t xml:space="preserve"> Yalnız I</w:t>
      </w:r>
      <w:r>
        <w:tab/>
      </w:r>
      <w:r>
        <w:tab/>
      </w:r>
      <w:r w:rsidRPr="00CF5108">
        <w:rPr>
          <w:b/>
        </w:rPr>
        <w:t>B)</w:t>
      </w:r>
      <w:r>
        <w:t xml:space="preserve"> I - II</w:t>
      </w:r>
    </w:p>
    <w:p w:rsidR="001711A1" w:rsidRDefault="001711A1" w:rsidP="00CF5108">
      <w:r w:rsidRPr="00CF5108">
        <w:rPr>
          <w:b/>
        </w:rPr>
        <w:t>C)</w:t>
      </w:r>
      <w:r>
        <w:t xml:space="preserve"> II - III</w:t>
      </w:r>
      <w:r>
        <w:tab/>
      </w:r>
      <w:r>
        <w:tab/>
      </w:r>
      <w:r w:rsidRPr="00CF5108">
        <w:rPr>
          <w:b/>
        </w:rPr>
        <w:t>D)</w:t>
      </w:r>
      <w:r>
        <w:t xml:space="preserve"> I – II – III</w:t>
      </w:r>
    </w:p>
    <w:p w:rsidR="001711A1" w:rsidRDefault="001711A1" w:rsidP="00CF5108"/>
    <w:p w:rsidR="001711A1" w:rsidRDefault="001711A1" w:rsidP="00CF5108"/>
    <w:p w:rsidR="001711A1" w:rsidRPr="00CF5108" w:rsidRDefault="001711A1" w:rsidP="00AC5237">
      <w:pPr>
        <w:rPr>
          <w:b/>
        </w:rPr>
      </w:pPr>
      <w:r>
        <w:rPr>
          <w:b/>
        </w:rPr>
        <w:t>4</w:t>
      </w:r>
      <w:r w:rsidRPr="00CF5108">
        <w:rPr>
          <w:b/>
        </w:rPr>
        <w:t xml:space="preserve">. </w:t>
      </w:r>
      <w:r>
        <w:rPr>
          <w:b/>
        </w:rPr>
        <w:t>Maddelerle ilgili aşağıdaki bilgilerden hangisi yanlıştır</w:t>
      </w:r>
      <w:r w:rsidRPr="00CF5108">
        <w:rPr>
          <w:b/>
        </w:rPr>
        <w:t>?</w:t>
      </w:r>
    </w:p>
    <w:p w:rsidR="001711A1" w:rsidRDefault="001711A1" w:rsidP="00AC5237">
      <w:r w:rsidRPr="00CF5108">
        <w:rPr>
          <w:b/>
        </w:rPr>
        <w:t>A)</w:t>
      </w:r>
      <w:r>
        <w:t xml:space="preserve"> Kütleleri vardır.</w:t>
      </w:r>
      <w:r>
        <w:tab/>
      </w:r>
      <w:r>
        <w:tab/>
      </w:r>
    </w:p>
    <w:p w:rsidR="001711A1" w:rsidRDefault="001711A1" w:rsidP="00AC5237">
      <w:r w:rsidRPr="00CF5108">
        <w:rPr>
          <w:b/>
        </w:rPr>
        <w:t>B)</w:t>
      </w:r>
      <w:r>
        <w:t xml:space="preserve"> Bazıları renklerinden tanınır.</w:t>
      </w:r>
    </w:p>
    <w:p w:rsidR="001711A1" w:rsidRDefault="001711A1" w:rsidP="00AC5237">
      <w:r w:rsidRPr="00CF5108">
        <w:rPr>
          <w:b/>
        </w:rPr>
        <w:t>C)</w:t>
      </w:r>
      <w:r>
        <w:t xml:space="preserve"> Bazılarının belirli bir şekli vardır.</w:t>
      </w:r>
      <w:r>
        <w:tab/>
      </w:r>
      <w:r>
        <w:tab/>
      </w:r>
    </w:p>
    <w:p w:rsidR="001711A1" w:rsidRDefault="001711A1" w:rsidP="00AC5237">
      <w:r w:rsidRPr="00CF5108">
        <w:rPr>
          <w:b/>
        </w:rPr>
        <w:t>D)</w:t>
      </w:r>
      <w:r>
        <w:t xml:space="preserve"> Bütün maddeler, tadına bakılarak ayırt edilir.</w:t>
      </w:r>
    </w:p>
    <w:p w:rsidR="001711A1" w:rsidRDefault="001711A1" w:rsidP="00CF5108"/>
    <w:p w:rsidR="001711A1" w:rsidRDefault="001711A1" w:rsidP="00CF5108"/>
    <w:p w:rsidR="001711A1" w:rsidRPr="00CF5108" w:rsidRDefault="001711A1" w:rsidP="00F30EDC">
      <w:pPr>
        <w:rPr>
          <w:b/>
        </w:rPr>
      </w:pPr>
      <w:r>
        <w:rPr>
          <w:b/>
        </w:rPr>
        <w:t>5</w:t>
      </w:r>
      <w:r w:rsidRPr="00CF5108">
        <w:rPr>
          <w:b/>
        </w:rPr>
        <w:t xml:space="preserve">. </w:t>
      </w:r>
      <w:r>
        <w:rPr>
          <w:b/>
        </w:rPr>
        <w:t>Aşağıdakilerin hangisinde kütlenin tanımı doğru verilmiştir</w:t>
      </w:r>
      <w:r w:rsidRPr="00CF5108">
        <w:rPr>
          <w:b/>
        </w:rPr>
        <w:t>?</w:t>
      </w:r>
    </w:p>
    <w:p w:rsidR="001711A1" w:rsidRDefault="001711A1" w:rsidP="00F30EDC">
      <w:r w:rsidRPr="00CF5108">
        <w:rPr>
          <w:b/>
        </w:rPr>
        <w:t>A)</w:t>
      </w:r>
      <w:r>
        <w:t xml:space="preserve"> Maddenin boşlukta kapladığı yer.</w:t>
      </w:r>
      <w:r>
        <w:tab/>
      </w:r>
      <w:r>
        <w:tab/>
      </w:r>
    </w:p>
    <w:p w:rsidR="001711A1" w:rsidRDefault="001711A1" w:rsidP="00F30EDC">
      <w:r w:rsidRPr="00CF5108">
        <w:rPr>
          <w:b/>
        </w:rPr>
        <w:t>B)</w:t>
      </w:r>
      <w:r>
        <w:t xml:space="preserve"> Maddenin büyüklüğü</w:t>
      </w:r>
    </w:p>
    <w:p w:rsidR="001711A1" w:rsidRDefault="001711A1" w:rsidP="00F30EDC">
      <w:r w:rsidRPr="00CF5108">
        <w:rPr>
          <w:b/>
        </w:rPr>
        <w:t>C)</w:t>
      </w:r>
      <w:r>
        <w:t xml:space="preserve"> Maddenin tanecik yapısı</w:t>
      </w:r>
      <w:r>
        <w:tab/>
      </w:r>
      <w:r>
        <w:tab/>
      </w:r>
    </w:p>
    <w:p w:rsidR="001711A1" w:rsidRDefault="001711A1" w:rsidP="00F30EDC">
      <w:r w:rsidRPr="00CF5108">
        <w:rPr>
          <w:b/>
        </w:rPr>
        <w:t>D)</w:t>
      </w:r>
      <w:r>
        <w:t xml:space="preserve"> Varlıkları meydana getiren madde miktarı</w:t>
      </w:r>
    </w:p>
    <w:p w:rsidR="001711A1" w:rsidRDefault="001711A1" w:rsidP="00F30EDC"/>
    <w:p w:rsidR="001711A1" w:rsidRDefault="001711A1" w:rsidP="00F30EDC"/>
    <w:p w:rsidR="001711A1" w:rsidRPr="00F30EDC" w:rsidRDefault="001711A1" w:rsidP="00F30EDC">
      <w:r>
        <w:rPr>
          <w:b/>
        </w:rPr>
        <w:t>6</w:t>
      </w:r>
      <w:r w:rsidRPr="00CF5108">
        <w:rPr>
          <w:b/>
        </w:rPr>
        <w:t xml:space="preserve">. </w:t>
      </w:r>
      <w:r>
        <w:rPr>
          <w:b/>
        </w:rPr>
        <w:t xml:space="preserve"> </w:t>
      </w:r>
      <w:r w:rsidRPr="00F30EDC">
        <w:t>Bir işimize yaradığı için evde, okulda veya iş yerinde yanımızda bulundurduğumuz nesnelere eşya denir.</w:t>
      </w:r>
    </w:p>
    <w:p w:rsidR="001711A1" w:rsidRPr="00CF5108" w:rsidRDefault="001711A1" w:rsidP="00F30EDC">
      <w:pPr>
        <w:rPr>
          <w:b/>
        </w:rPr>
      </w:pPr>
      <w:r>
        <w:rPr>
          <w:b/>
        </w:rPr>
        <w:t>Aşağıdakilerden hangisinin bir eşya olduğu söylenemez?</w:t>
      </w:r>
    </w:p>
    <w:p w:rsidR="001711A1" w:rsidRDefault="001711A1" w:rsidP="00F30EDC">
      <w:r w:rsidRPr="00CF5108">
        <w:rPr>
          <w:b/>
        </w:rPr>
        <w:t>A)</w:t>
      </w:r>
      <w:r>
        <w:t xml:space="preserve"> Un</w:t>
      </w:r>
      <w:r>
        <w:tab/>
      </w:r>
      <w:r>
        <w:tab/>
      </w:r>
      <w:r>
        <w:tab/>
      </w:r>
      <w:r w:rsidRPr="00CF5108">
        <w:rPr>
          <w:b/>
        </w:rPr>
        <w:t>B)</w:t>
      </w:r>
      <w:r>
        <w:t xml:space="preserve"> Bardak</w:t>
      </w:r>
    </w:p>
    <w:p w:rsidR="001711A1" w:rsidRDefault="001711A1" w:rsidP="00F30EDC">
      <w:r w:rsidRPr="00CF5108">
        <w:rPr>
          <w:b/>
        </w:rPr>
        <w:t>C)</w:t>
      </w:r>
      <w:r>
        <w:t xml:space="preserve"> Kalem</w:t>
      </w:r>
      <w:r>
        <w:tab/>
      </w:r>
      <w:r>
        <w:tab/>
      </w:r>
      <w:r w:rsidRPr="00CF5108">
        <w:rPr>
          <w:b/>
        </w:rPr>
        <w:t>D)</w:t>
      </w:r>
      <w:r>
        <w:t xml:space="preserve"> Kum</w:t>
      </w:r>
    </w:p>
    <w:p w:rsidR="001711A1" w:rsidRDefault="001711A1" w:rsidP="00F30EDC"/>
    <w:p w:rsidR="001711A1" w:rsidRDefault="001711A1" w:rsidP="00CF5108"/>
    <w:p w:rsidR="001711A1" w:rsidRPr="00CF5108" w:rsidRDefault="001711A1" w:rsidP="00422317">
      <w:pPr>
        <w:rPr>
          <w:b/>
        </w:rPr>
      </w:pPr>
      <w:r>
        <w:rPr>
          <w:b/>
        </w:rPr>
        <w:t>7</w:t>
      </w:r>
      <w:r w:rsidRPr="00CF5108">
        <w:rPr>
          <w:b/>
        </w:rPr>
        <w:t xml:space="preserve">. </w:t>
      </w:r>
      <w:r>
        <w:rPr>
          <w:b/>
        </w:rPr>
        <w:t>Aşağıdakilerden hangisi cam bardağın yapıldığı maddenin özelliklerinden değildir</w:t>
      </w:r>
      <w:r w:rsidRPr="00CF5108">
        <w:rPr>
          <w:b/>
        </w:rPr>
        <w:t>?</w:t>
      </w:r>
    </w:p>
    <w:p w:rsidR="001711A1" w:rsidRDefault="001711A1" w:rsidP="00422317">
      <w:r w:rsidRPr="00CF5108">
        <w:rPr>
          <w:b/>
        </w:rPr>
        <w:t>A)</w:t>
      </w:r>
      <w:r>
        <w:t xml:space="preserve"> Kırılgandır</w:t>
      </w:r>
      <w:r>
        <w:tab/>
      </w:r>
    </w:p>
    <w:p w:rsidR="001711A1" w:rsidRDefault="001711A1" w:rsidP="00422317">
      <w:r w:rsidRPr="00CF5108">
        <w:rPr>
          <w:b/>
        </w:rPr>
        <w:t>B)</w:t>
      </w:r>
      <w:r>
        <w:t xml:space="preserve"> Opaktır</w:t>
      </w:r>
    </w:p>
    <w:p w:rsidR="001711A1" w:rsidRDefault="001711A1" w:rsidP="00422317">
      <w:r w:rsidRPr="00CF5108">
        <w:rPr>
          <w:b/>
        </w:rPr>
        <w:t>C)</w:t>
      </w:r>
      <w:r>
        <w:t xml:space="preserve"> Saydamdır</w:t>
      </w:r>
      <w:r>
        <w:tab/>
      </w:r>
      <w:r>
        <w:tab/>
      </w:r>
    </w:p>
    <w:p w:rsidR="001711A1" w:rsidRDefault="001711A1" w:rsidP="00422317">
      <w:r w:rsidRPr="00CF5108">
        <w:rPr>
          <w:b/>
        </w:rPr>
        <w:t>D)</w:t>
      </w:r>
      <w:r>
        <w:t xml:space="preserve"> Su geçirmez.</w:t>
      </w:r>
    </w:p>
    <w:p w:rsidR="001711A1" w:rsidRDefault="001711A1" w:rsidP="00422317"/>
    <w:p w:rsidR="001711A1" w:rsidRDefault="001711A1" w:rsidP="00223E0C">
      <w:pPr>
        <w:rPr>
          <w:b/>
        </w:rPr>
      </w:pPr>
      <w:r>
        <w:rPr>
          <w:b/>
        </w:rPr>
        <w:t>8</w:t>
      </w:r>
      <w:r w:rsidRPr="00CF5108">
        <w:rPr>
          <w:b/>
        </w:rPr>
        <w:t xml:space="preserve">. </w:t>
      </w:r>
      <w:r w:rsidRPr="00223E0C">
        <w:t>Çevremizde bulunan ve bir şeyler oluşturmak için kullandığımız maddelere malzeme denir.</w:t>
      </w:r>
    </w:p>
    <w:p w:rsidR="001711A1" w:rsidRPr="00CF5108" w:rsidRDefault="001711A1" w:rsidP="00223E0C">
      <w:pPr>
        <w:rPr>
          <w:b/>
        </w:rPr>
      </w:pPr>
      <w:r>
        <w:rPr>
          <w:b/>
        </w:rPr>
        <w:t>Bu açıklamaya göre aşağıdakilerden hangisi malzemedir?</w:t>
      </w:r>
    </w:p>
    <w:p w:rsidR="001711A1" w:rsidRDefault="001711A1" w:rsidP="00223E0C">
      <w:r w:rsidRPr="00CF5108">
        <w:rPr>
          <w:b/>
        </w:rPr>
        <w:t>A)</w:t>
      </w:r>
      <w:r>
        <w:t xml:space="preserve"> Testere</w:t>
      </w:r>
      <w:r>
        <w:tab/>
      </w:r>
      <w:r>
        <w:tab/>
      </w:r>
      <w:r w:rsidRPr="00CF5108">
        <w:rPr>
          <w:b/>
        </w:rPr>
        <w:t>B)</w:t>
      </w:r>
      <w:r>
        <w:t xml:space="preserve"> Makas</w:t>
      </w:r>
    </w:p>
    <w:p w:rsidR="001711A1" w:rsidRDefault="001711A1" w:rsidP="00223E0C">
      <w:r w:rsidRPr="00CF5108">
        <w:rPr>
          <w:b/>
        </w:rPr>
        <w:t>C)</w:t>
      </w:r>
      <w:r>
        <w:t xml:space="preserve"> Çanta.</w:t>
      </w:r>
      <w:r>
        <w:tab/>
      </w:r>
      <w:r>
        <w:tab/>
      </w:r>
      <w:r w:rsidRPr="00CF5108">
        <w:rPr>
          <w:b/>
        </w:rPr>
        <w:t>D)</w:t>
      </w:r>
      <w:r>
        <w:t xml:space="preserve"> Tuğla</w:t>
      </w:r>
    </w:p>
    <w:p w:rsidR="001711A1" w:rsidRDefault="001711A1" w:rsidP="00223E0C"/>
    <w:p w:rsidR="001711A1" w:rsidRDefault="001711A1" w:rsidP="00223E0C"/>
    <w:p w:rsidR="001711A1" w:rsidRDefault="001711A1" w:rsidP="007D5606">
      <w:pPr>
        <w:rPr>
          <w:b/>
        </w:rPr>
      </w:pPr>
      <w:r>
        <w:rPr>
          <w:b/>
        </w:rPr>
        <w:t>9</w:t>
      </w:r>
      <w:r w:rsidRPr="00CF5108">
        <w:rPr>
          <w:b/>
        </w:rPr>
        <w:t xml:space="preserve">. </w:t>
      </w:r>
      <w:r>
        <w:t>Esnek maddelerin bükülme, uzatılabilme, tekrar eski haline getirilebilme gibi özellikleri vardır.</w:t>
      </w:r>
    </w:p>
    <w:p w:rsidR="001711A1" w:rsidRPr="00CF5108" w:rsidRDefault="001711A1" w:rsidP="007D5606">
      <w:pPr>
        <w:rPr>
          <w:b/>
        </w:rPr>
      </w:pPr>
      <w:r>
        <w:rPr>
          <w:b/>
        </w:rPr>
        <w:t>Bu açıklamaya göre aşağıdakilerden hangisi esnek maddedir?</w:t>
      </w:r>
    </w:p>
    <w:p w:rsidR="001711A1" w:rsidRDefault="001711A1" w:rsidP="007D5606">
      <w:r w:rsidRPr="00CF5108">
        <w:rPr>
          <w:b/>
        </w:rPr>
        <w:t>A)</w:t>
      </w:r>
      <w:r>
        <w:t xml:space="preserve"> Kurşun kalem</w:t>
      </w:r>
      <w:r>
        <w:tab/>
      </w:r>
      <w:r>
        <w:tab/>
      </w:r>
      <w:r w:rsidRPr="00CF5108">
        <w:rPr>
          <w:b/>
        </w:rPr>
        <w:t>B)</w:t>
      </w:r>
      <w:r>
        <w:t xml:space="preserve"> Tahta cetvel</w:t>
      </w:r>
    </w:p>
    <w:p w:rsidR="001711A1" w:rsidRDefault="001711A1" w:rsidP="007D5606">
      <w:r w:rsidRPr="00CF5108">
        <w:rPr>
          <w:b/>
        </w:rPr>
        <w:t>C)</w:t>
      </w:r>
      <w:r>
        <w:t xml:space="preserve"> Plastik yay</w:t>
      </w:r>
      <w:r>
        <w:tab/>
      </w:r>
      <w:r>
        <w:tab/>
      </w:r>
      <w:r>
        <w:tab/>
      </w:r>
      <w:r w:rsidRPr="00CF5108">
        <w:rPr>
          <w:b/>
        </w:rPr>
        <w:t>D)</w:t>
      </w:r>
      <w:r>
        <w:t xml:space="preserve"> Metal kaşık</w:t>
      </w:r>
    </w:p>
    <w:p w:rsidR="001711A1" w:rsidRDefault="001711A1" w:rsidP="007D5606"/>
    <w:p w:rsidR="001711A1" w:rsidRDefault="001711A1" w:rsidP="007D560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.6pt;margin-top:12.2pt;width:125.25pt;height:66.75pt;z-index:251657216" strokecolor="#9bbb59" strokeweight="5pt">
            <v:stroke linestyle="thickThin"/>
            <v:shadow color="#868686"/>
            <v:textbox>
              <w:txbxContent>
                <w:p w:rsidR="001711A1" w:rsidRDefault="001711A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 Un, bir cisimdir.</w:t>
                  </w:r>
                </w:p>
                <w:p w:rsidR="001711A1" w:rsidRDefault="001711A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 Vazo, bir eşyadır.</w:t>
                  </w:r>
                </w:p>
                <w:p w:rsidR="001711A1" w:rsidRDefault="001711A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 Tuğla, bir malzemedir.</w:t>
                  </w:r>
                </w:p>
                <w:p w:rsidR="001711A1" w:rsidRDefault="001711A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 Tornavida, bir alettir.</w:t>
                  </w:r>
                </w:p>
                <w:p w:rsidR="001711A1" w:rsidRPr="007D5606" w:rsidRDefault="001711A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 Toprak, bir eşyadır.</w:t>
                  </w:r>
                </w:p>
              </w:txbxContent>
            </v:textbox>
          </v:shape>
        </w:pict>
      </w:r>
    </w:p>
    <w:p w:rsidR="001711A1" w:rsidRDefault="001711A1" w:rsidP="007D5606">
      <w:pPr>
        <w:rPr>
          <w:b/>
        </w:rPr>
      </w:pPr>
      <w:r>
        <w:rPr>
          <w:b/>
        </w:rPr>
        <w:t>10</w:t>
      </w:r>
      <w:r w:rsidRPr="00CF5108">
        <w:rPr>
          <w:b/>
        </w:rPr>
        <w:t xml:space="preserve">. </w:t>
      </w:r>
    </w:p>
    <w:p w:rsidR="001711A1" w:rsidRDefault="001711A1" w:rsidP="007D5606">
      <w:pPr>
        <w:rPr>
          <w:b/>
        </w:rPr>
      </w:pPr>
    </w:p>
    <w:p w:rsidR="001711A1" w:rsidRDefault="001711A1" w:rsidP="007D5606">
      <w:pPr>
        <w:rPr>
          <w:b/>
        </w:rPr>
      </w:pPr>
    </w:p>
    <w:p w:rsidR="001711A1" w:rsidRDefault="001711A1" w:rsidP="007D5606">
      <w:pPr>
        <w:rPr>
          <w:b/>
        </w:rPr>
      </w:pPr>
    </w:p>
    <w:p w:rsidR="001711A1" w:rsidRDefault="001711A1" w:rsidP="007D5606">
      <w:pPr>
        <w:rPr>
          <w:b/>
        </w:rPr>
      </w:pPr>
    </w:p>
    <w:p w:rsidR="001711A1" w:rsidRPr="00CF5108" w:rsidRDefault="001711A1" w:rsidP="007D5606">
      <w:pPr>
        <w:rPr>
          <w:b/>
        </w:rPr>
      </w:pPr>
      <w:r>
        <w:rPr>
          <w:b/>
        </w:rPr>
        <w:t>Yazı tahtasındaki ifadelerden yanlış olanlar silinecektir. Bu durumda tahtada kaç numaralı cümleler kalır?</w:t>
      </w:r>
    </w:p>
    <w:p w:rsidR="001711A1" w:rsidRDefault="001711A1" w:rsidP="007D5606">
      <w:r w:rsidRPr="00CF5108">
        <w:rPr>
          <w:b/>
        </w:rPr>
        <w:t>A)</w:t>
      </w:r>
      <w:r>
        <w:t xml:space="preserve"> 2-3-4</w:t>
      </w:r>
      <w:r>
        <w:tab/>
      </w:r>
      <w:r>
        <w:tab/>
      </w:r>
      <w:r w:rsidRPr="00CF5108">
        <w:rPr>
          <w:b/>
        </w:rPr>
        <w:t>B)</w:t>
      </w:r>
      <w:r>
        <w:t xml:space="preserve"> 1-3-4</w:t>
      </w:r>
    </w:p>
    <w:p w:rsidR="001711A1" w:rsidRDefault="001711A1" w:rsidP="007D5606">
      <w:r w:rsidRPr="00CF5108">
        <w:rPr>
          <w:b/>
        </w:rPr>
        <w:t>C)</w:t>
      </w:r>
      <w:r>
        <w:t xml:space="preserve"> 1-4-5</w:t>
      </w:r>
      <w:r>
        <w:tab/>
      </w:r>
      <w:r>
        <w:tab/>
      </w:r>
      <w:r w:rsidRPr="00CF5108">
        <w:rPr>
          <w:b/>
        </w:rPr>
        <w:t>D)</w:t>
      </w:r>
      <w:r>
        <w:t xml:space="preserve"> 2-3-5</w:t>
      </w:r>
    </w:p>
    <w:p w:rsidR="001711A1" w:rsidRDefault="001711A1" w:rsidP="007D5606"/>
    <w:p w:rsidR="001711A1" w:rsidRDefault="001711A1" w:rsidP="00422317"/>
    <w:p w:rsidR="001711A1" w:rsidRPr="00CF5108" w:rsidRDefault="001711A1" w:rsidP="00C279FB">
      <w:pPr>
        <w:rPr>
          <w:b/>
        </w:rPr>
      </w:pPr>
      <w:r>
        <w:rPr>
          <w:b/>
        </w:rPr>
        <w:t>11</w:t>
      </w:r>
      <w:r w:rsidRPr="00CF5108">
        <w:rPr>
          <w:b/>
        </w:rPr>
        <w:t xml:space="preserve">. </w:t>
      </w:r>
      <w:r>
        <w:rPr>
          <w:b/>
        </w:rPr>
        <w:t>Aşağıdakilerden hangisini yapan bir öğrenci, her maddenin boşlukta bir yer kapladığını ispatlamaya çalışmıştır</w:t>
      </w:r>
      <w:r w:rsidRPr="00CF5108">
        <w:rPr>
          <w:b/>
        </w:rPr>
        <w:t>?</w:t>
      </w:r>
    </w:p>
    <w:p w:rsidR="001711A1" w:rsidRDefault="001711A1" w:rsidP="00C279FB">
      <w:r w:rsidRPr="00CF5108">
        <w:rPr>
          <w:b/>
        </w:rPr>
        <w:t>A)</w:t>
      </w:r>
      <w:r>
        <w:t xml:space="preserve"> Can, arkadaşının boyunu ölçtü.</w:t>
      </w:r>
      <w:r>
        <w:tab/>
      </w:r>
      <w:r>
        <w:tab/>
      </w:r>
    </w:p>
    <w:p w:rsidR="001711A1" w:rsidRDefault="001711A1" w:rsidP="00C279FB">
      <w:r w:rsidRPr="00CF5108">
        <w:rPr>
          <w:b/>
        </w:rPr>
        <w:t>B)</w:t>
      </w:r>
      <w:r>
        <w:t xml:space="preserve"> Nur, 5 adet bilyeyi eşit kollu terazide tarttı.</w:t>
      </w:r>
    </w:p>
    <w:p w:rsidR="001711A1" w:rsidRDefault="001711A1" w:rsidP="00C279FB">
      <w:r w:rsidRPr="00CF5108">
        <w:rPr>
          <w:b/>
        </w:rPr>
        <w:t>C)</w:t>
      </w:r>
      <w:r>
        <w:t xml:space="preserve"> Nazan, su dolu bardağa elindeki silgiyi attı.</w:t>
      </w:r>
      <w:r>
        <w:tab/>
      </w:r>
    </w:p>
    <w:p w:rsidR="001711A1" w:rsidRDefault="001711A1" w:rsidP="00C279FB">
      <w:r w:rsidRPr="00CF5108">
        <w:rPr>
          <w:b/>
        </w:rPr>
        <w:t>D)</w:t>
      </w:r>
      <w:r>
        <w:t xml:space="preserve"> Nevin, gazete kağıdının su içinde ıslanıp ıslanmadığını denedi.</w:t>
      </w:r>
    </w:p>
    <w:p w:rsidR="001711A1" w:rsidRDefault="001711A1" w:rsidP="00C279FB"/>
    <w:p w:rsidR="001711A1" w:rsidRDefault="001711A1" w:rsidP="00C279FB"/>
    <w:p w:rsidR="001711A1" w:rsidRPr="00C279FB" w:rsidRDefault="001711A1" w:rsidP="00C279FB">
      <w:r>
        <w:rPr>
          <w:b/>
        </w:rPr>
        <w:t>12</w:t>
      </w:r>
      <w:r w:rsidRPr="00CF5108">
        <w:rPr>
          <w:b/>
        </w:rPr>
        <w:t xml:space="preserve">. </w:t>
      </w:r>
      <w:r w:rsidRPr="00C279FB">
        <w:t>Mıknatısın çekme özelliği maddeleri nitelendirmemizde kullanılabilir.</w:t>
      </w:r>
    </w:p>
    <w:p w:rsidR="001711A1" w:rsidRPr="00CF5108" w:rsidRDefault="001711A1" w:rsidP="00C279FB">
      <w:pPr>
        <w:rPr>
          <w:b/>
        </w:rPr>
      </w:pPr>
      <w:r>
        <w:rPr>
          <w:b/>
        </w:rPr>
        <w:t>Buna göre aşağıdakilerden hangisi mıknatıs tarafından çekilen maddelerdendir</w:t>
      </w:r>
      <w:r w:rsidRPr="00CF5108">
        <w:rPr>
          <w:b/>
        </w:rPr>
        <w:t>?</w:t>
      </w:r>
    </w:p>
    <w:p w:rsidR="001711A1" w:rsidRDefault="001711A1" w:rsidP="00C279FB">
      <w:r w:rsidRPr="00CF5108">
        <w:rPr>
          <w:b/>
        </w:rPr>
        <w:t>A)</w:t>
      </w:r>
      <w:r>
        <w:t xml:space="preserve"> bakır</w:t>
      </w:r>
      <w:r>
        <w:tab/>
      </w:r>
      <w:r>
        <w:tab/>
      </w:r>
      <w:r w:rsidRPr="00CF5108">
        <w:rPr>
          <w:b/>
        </w:rPr>
        <w:t>B)</w:t>
      </w:r>
      <w:r>
        <w:t xml:space="preserve"> gümüş</w:t>
      </w:r>
    </w:p>
    <w:p w:rsidR="001711A1" w:rsidRDefault="001711A1" w:rsidP="00C279FB">
      <w:r w:rsidRPr="00CF5108">
        <w:rPr>
          <w:b/>
        </w:rPr>
        <w:t>C)</w:t>
      </w:r>
      <w:r>
        <w:t xml:space="preserve"> demir</w:t>
      </w:r>
      <w:r>
        <w:tab/>
      </w:r>
      <w:r>
        <w:tab/>
      </w:r>
      <w:r w:rsidRPr="00CF5108">
        <w:rPr>
          <w:b/>
        </w:rPr>
        <w:t>D)</w:t>
      </w:r>
      <w:r>
        <w:t xml:space="preserve"> plastik</w:t>
      </w:r>
    </w:p>
    <w:p w:rsidR="001711A1" w:rsidRDefault="001711A1" w:rsidP="00C279FB"/>
    <w:p w:rsidR="001711A1" w:rsidRDefault="001711A1" w:rsidP="00C279FB"/>
    <w:p w:rsidR="001711A1" w:rsidRDefault="001711A1" w:rsidP="00C279FB"/>
    <w:p w:rsidR="001711A1" w:rsidRPr="00C279FB" w:rsidRDefault="001711A1" w:rsidP="00C279FB">
      <w:r>
        <w:rPr>
          <w:b/>
        </w:rPr>
        <w:t>13</w:t>
      </w:r>
      <w:r w:rsidRPr="00CF5108">
        <w:rPr>
          <w:b/>
        </w:rPr>
        <w:t xml:space="preserve">. </w:t>
      </w:r>
      <w:r w:rsidRPr="00C279FB">
        <w:t>Bazı maddeleri çok belirgin kokularından tanıyabiliriz.</w:t>
      </w:r>
    </w:p>
    <w:p w:rsidR="001711A1" w:rsidRPr="00CF5108" w:rsidRDefault="001711A1" w:rsidP="00C279FB">
      <w:pPr>
        <w:rPr>
          <w:b/>
        </w:rPr>
      </w:pPr>
      <w:r>
        <w:rPr>
          <w:b/>
        </w:rPr>
        <w:t>Aşağıdakilerden hangisi koklayarak tanıyabileceğimiz maddelerden biri değildir?</w:t>
      </w:r>
    </w:p>
    <w:p w:rsidR="001711A1" w:rsidRDefault="001711A1" w:rsidP="00C279FB">
      <w:r w:rsidRPr="00CF5108">
        <w:rPr>
          <w:b/>
        </w:rPr>
        <w:t>A)</w:t>
      </w:r>
      <w:r>
        <w:t xml:space="preserve"> sarımsak</w:t>
      </w:r>
      <w:r>
        <w:tab/>
      </w:r>
      <w:r>
        <w:tab/>
      </w:r>
      <w:r w:rsidRPr="00CF5108">
        <w:rPr>
          <w:b/>
        </w:rPr>
        <w:t>B)</w:t>
      </w:r>
      <w:r>
        <w:t xml:space="preserve"> benzin</w:t>
      </w:r>
    </w:p>
    <w:p w:rsidR="001711A1" w:rsidRDefault="001711A1" w:rsidP="00C279FB">
      <w:r w:rsidRPr="00CF5108">
        <w:rPr>
          <w:b/>
        </w:rPr>
        <w:t>C)</w:t>
      </w:r>
      <w:r>
        <w:t xml:space="preserve"> yemek tuzu</w:t>
      </w:r>
      <w:r>
        <w:tab/>
      </w:r>
      <w:r w:rsidRPr="00CF5108">
        <w:rPr>
          <w:b/>
        </w:rPr>
        <w:t>D)</w:t>
      </w:r>
      <w:r>
        <w:t xml:space="preserve"> limon kolonyası</w:t>
      </w:r>
    </w:p>
    <w:p w:rsidR="001711A1" w:rsidRDefault="001711A1" w:rsidP="00C279FB"/>
    <w:p w:rsidR="001711A1" w:rsidRDefault="001711A1" w:rsidP="00C279FB"/>
    <w:p w:rsidR="001711A1" w:rsidRDefault="001711A1" w:rsidP="00C279FB"/>
    <w:p w:rsidR="001711A1" w:rsidRPr="00802305" w:rsidRDefault="001711A1" w:rsidP="00C279FB">
      <w:hyperlink r:id="rId4" w:history="1">
        <w:r w:rsidRPr="00802305">
          <w:rPr>
            <w:rStyle w:val="Hyperlink"/>
            <w:rFonts w:ascii="Hand writing Mutlu" w:hAnsi="Hand writing Mutlu"/>
          </w:rPr>
          <w:t>www.sorubak.com</w:t>
        </w:r>
      </w:hyperlink>
    </w:p>
    <w:sectPr w:rsidR="001711A1" w:rsidRPr="00802305" w:rsidSect="00CF5108">
      <w:type w:val="continuous"/>
      <w:pgSz w:w="11906" w:h="16838"/>
      <w:pgMar w:top="567" w:right="566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108"/>
    <w:rsid w:val="0003498C"/>
    <w:rsid w:val="001711A1"/>
    <w:rsid w:val="001F5A23"/>
    <w:rsid w:val="00223E0C"/>
    <w:rsid w:val="00403D1D"/>
    <w:rsid w:val="00422317"/>
    <w:rsid w:val="006A1319"/>
    <w:rsid w:val="00775861"/>
    <w:rsid w:val="007D5606"/>
    <w:rsid w:val="007F6BD1"/>
    <w:rsid w:val="00802305"/>
    <w:rsid w:val="00871125"/>
    <w:rsid w:val="00915358"/>
    <w:rsid w:val="00AC5237"/>
    <w:rsid w:val="00C279FB"/>
    <w:rsid w:val="00CF5108"/>
    <w:rsid w:val="00D722CA"/>
    <w:rsid w:val="00DA5C93"/>
    <w:rsid w:val="00F3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510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023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389</Words>
  <Characters>2219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8</cp:revision>
  <dcterms:created xsi:type="dcterms:W3CDTF">2010-11-14T21:56:00Z</dcterms:created>
  <dcterms:modified xsi:type="dcterms:W3CDTF">2010-12-02T19:18:00Z</dcterms:modified>
</cp:coreProperties>
</file>